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2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2524"/>
        <w:gridCol w:w="4860"/>
        <w:gridCol w:w="540"/>
        <w:gridCol w:w="1762"/>
        <w:gridCol w:w="42"/>
      </w:tblGrid>
      <w:tr w:rsidR="0064763F" w:rsidRPr="00173FBB">
        <w:trPr>
          <w:trHeight w:val="368"/>
        </w:trPr>
        <w:tc>
          <w:tcPr>
            <w:tcW w:w="3708" w:type="dxa"/>
            <w:gridSpan w:val="3"/>
            <w:vMerge w:val="restart"/>
            <w:vAlign w:val="center"/>
          </w:tcPr>
          <w:p w:rsidR="0064763F" w:rsidRPr="004E6A67" w:rsidRDefault="0064763F" w:rsidP="00A2398D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ADI :</w:t>
            </w:r>
            <w:r>
              <w:rPr>
                <w:rFonts w:ascii="Calibri" w:eastAsia="SimSun" w:hAnsi="Calibri"/>
                <w:b/>
              </w:rPr>
              <w:t xml:space="preserve">            </w:t>
            </w:r>
          </w:p>
          <w:p w:rsidR="0064763F" w:rsidRPr="004E6A67" w:rsidRDefault="0064763F" w:rsidP="00AF5F92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SOYADI.:</w:t>
            </w:r>
          </w:p>
          <w:p w:rsidR="0064763F" w:rsidRPr="004E6A67" w:rsidRDefault="0064763F" w:rsidP="00AF5F92">
            <w:pPr>
              <w:rPr>
                <w:rFonts w:ascii="Segoe Script" w:eastAsia="SimSun" w:hAnsi="Segoe Script"/>
              </w:rPr>
            </w:pPr>
            <w:r w:rsidRPr="004E6A67">
              <w:rPr>
                <w:rFonts w:ascii="Calibri" w:eastAsia="SimSun" w:hAnsi="Calibri"/>
                <w:b/>
              </w:rPr>
              <w:t>NO</w:t>
            </w:r>
            <w:r w:rsidRPr="004E6A67">
              <w:rPr>
                <w:rFonts w:ascii="Calibri" w:eastAsia="SimSun" w:hAnsi="Calibri"/>
              </w:rPr>
              <w:t>:</w:t>
            </w:r>
          </w:p>
        </w:tc>
        <w:tc>
          <w:tcPr>
            <w:tcW w:w="4860" w:type="dxa"/>
            <w:vMerge w:val="restart"/>
          </w:tcPr>
          <w:p w:rsidR="0064763F" w:rsidRPr="004E6A67" w:rsidRDefault="0064763F" w:rsidP="004E6A67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ÇORUM TÜRK</w:t>
            </w:r>
            <w:r>
              <w:rPr>
                <w:rFonts w:ascii="Calibri" w:eastAsia="SimSun" w:hAnsi="Calibri"/>
                <w:b/>
              </w:rPr>
              <w:t>İYEM İMAM HATİP ORTA  OKULU 2015 /2016</w:t>
            </w:r>
            <w:r w:rsidRPr="004E6A67">
              <w:rPr>
                <w:rFonts w:ascii="Calibri" w:eastAsia="SimSun" w:hAnsi="Calibri"/>
                <w:b/>
              </w:rPr>
              <w:t xml:space="preserve"> ÖĞRETİM YILI </w:t>
            </w:r>
            <w:r>
              <w:rPr>
                <w:rFonts w:ascii="Calibri" w:eastAsia="SimSun" w:hAnsi="Calibri"/>
                <w:b/>
              </w:rPr>
              <w:t xml:space="preserve">TEMEL DİNİ BİLGİLER </w:t>
            </w:r>
            <w:r w:rsidRPr="004E6A67">
              <w:rPr>
                <w:rFonts w:ascii="Calibri" w:eastAsia="SimSun" w:hAnsi="Calibri"/>
                <w:b/>
              </w:rPr>
              <w:t>DERSİ 1.DÖNEM</w:t>
            </w:r>
            <w:r>
              <w:rPr>
                <w:rFonts w:ascii="Calibri" w:eastAsia="SimSun" w:hAnsi="Calibri"/>
                <w:b/>
              </w:rPr>
              <w:t xml:space="preserve"> 1</w:t>
            </w:r>
            <w:r w:rsidRPr="004E6A67">
              <w:rPr>
                <w:rFonts w:ascii="Calibri" w:eastAsia="SimSun" w:hAnsi="Calibri"/>
                <w:b/>
              </w:rPr>
              <w:t>.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YAZILI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SI</w:t>
            </w:r>
            <w:r>
              <w:rPr>
                <w:rFonts w:ascii="Calibri" w:eastAsia="SimSun" w:hAnsi="Calibri"/>
                <w:b/>
              </w:rPr>
              <w:t xml:space="preserve">NAVI       </w:t>
            </w:r>
          </w:p>
        </w:tc>
        <w:tc>
          <w:tcPr>
            <w:tcW w:w="540" w:type="dxa"/>
            <w:vAlign w:val="center"/>
          </w:tcPr>
          <w:p w:rsidR="0064763F" w:rsidRPr="004E6A67" w:rsidRDefault="0064763F" w:rsidP="00B37494">
            <w:pPr>
              <w:jc w:val="center"/>
              <w:rPr>
                <w:rFonts w:ascii="Calibri" w:eastAsia="SimSun" w:hAnsi="Calibri"/>
                <w:b/>
                <w:bCs/>
              </w:rPr>
            </w:pPr>
            <w:r>
              <w:rPr>
                <w:rFonts w:ascii="Calibri" w:eastAsia="SimSun" w:hAnsi="Calibri"/>
                <w:b/>
                <w:bCs/>
              </w:rPr>
              <w:t>6</w:t>
            </w:r>
          </w:p>
        </w:tc>
        <w:tc>
          <w:tcPr>
            <w:tcW w:w="1804" w:type="dxa"/>
            <w:gridSpan w:val="2"/>
            <w:vMerge w:val="restart"/>
            <w:vAlign w:val="center"/>
          </w:tcPr>
          <w:p w:rsidR="0064763F" w:rsidRPr="003123A0" w:rsidRDefault="0064763F" w:rsidP="00AF5F92">
            <w:pPr>
              <w:rPr>
                <w:rFonts w:ascii="Calibri" w:eastAsia="SimSun" w:hAnsi="Calibri"/>
                <w:b/>
                <w:bCs/>
              </w:rPr>
            </w:pPr>
            <w:r w:rsidRPr="003123A0">
              <w:rPr>
                <w:rFonts w:ascii="Calibri" w:eastAsia="SimSun" w:hAnsi="Calibri"/>
                <w:b/>
                <w:bCs/>
              </w:rPr>
              <w:t>NOT:</w:t>
            </w:r>
          </w:p>
        </w:tc>
      </w:tr>
      <w:tr w:rsidR="0064763F" w:rsidRPr="00173FBB">
        <w:trPr>
          <w:trHeight w:val="367"/>
        </w:trPr>
        <w:tc>
          <w:tcPr>
            <w:tcW w:w="3708" w:type="dxa"/>
            <w:gridSpan w:val="3"/>
            <w:vMerge/>
            <w:vAlign w:val="center"/>
          </w:tcPr>
          <w:p w:rsidR="0064763F" w:rsidRPr="00B37494" w:rsidRDefault="0064763F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4860" w:type="dxa"/>
            <w:vMerge/>
          </w:tcPr>
          <w:p w:rsidR="0064763F" w:rsidRPr="00B37494" w:rsidRDefault="0064763F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64763F" w:rsidRPr="00B37494" w:rsidRDefault="0064763F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vMerge/>
            <w:vAlign w:val="center"/>
          </w:tcPr>
          <w:p w:rsidR="0064763F" w:rsidRPr="00B37494" w:rsidRDefault="0064763F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</w:tr>
      <w:tr w:rsidR="0064763F">
        <w:trPr>
          <w:gridAfter w:val="1"/>
          <w:wAfter w:w="42" w:type="dxa"/>
        </w:trPr>
        <w:tc>
          <w:tcPr>
            <w:tcW w:w="644" w:type="dxa"/>
            <w:vMerge w:val="restart"/>
            <w:vAlign w:val="center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vMerge w:val="restart"/>
            <w:tcBorders>
              <w:top w:val="nil"/>
              <w:bottom w:val="nil"/>
            </w:tcBorders>
          </w:tcPr>
          <w:p w:rsidR="0064763F" w:rsidRDefault="0064763F" w:rsidP="00C00FAD"/>
        </w:tc>
        <w:tc>
          <w:tcPr>
            <w:tcW w:w="9686" w:type="dxa"/>
            <w:gridSpan w:val="4"/>
          </w:tcPr>
          <w:p w:rsidR="0064763F" w:rsidRDefault="0064763F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64763F" w:rsidRPr="004E6A67" w:rsidRDefault="0064763F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Aşağıdaki boşlukları, verilen kelimelerden yararlanarak doldurunuz?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(4*5=20)</w:t>
            </w:r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  <w:tr w:rsidR="0064763F">
        <w:trPr>
          <w:gridAfter w:val="1"/>
          <w:wAfter w:w="42" w:type="dxa"/>
          <w:trHeight w:val="465"/>
        </w:trPr>
        <w:tc>
          <w:tcPr>
            <w:tcW w:w="644" w:type="dxa"/>
            <w:vMerge/>
          </w:tcPr>
          <w:p w:rsidR="0064763F" w:rsidRDefault="0064763F" w:rsidP="00C00FAD"/>
        </w:tc>
        <w:tc>
          <w:tcPr>
            <w:tcW w:w="540" w:type="dxa"/>
            <w:vMerge/>
            <w:tcBorders>
              <w:bottom w:val="nil"/>
            </w:tcBorders>
          </w:tcPr>
          <w:p w:rsidR="0064763F" w:rsidRDefault="0064763F" w:rsidP="00C00FAD"/>
        </w:tc>
        <w:tc>
          <w:tcPr>
            <w:tcW w:w="9686" w:type="dxa"/>
            <w:gridSpan w:val="4"/>
          </w:tcPr>
          <w:p w:rsidR="0064763F" w:rsidRPr="00746D60" w:rsidRDefault="0064763F" w:rsidP="00746D6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Maruf 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- </w:t>
            </w:r>
            <w:r>
              <w:rPr>
                <w:rFonts w:ascii="Calibri" w:hAnsi="Calibri"/>
                <w:sz w:val="20"/>
                <w:szCs w:val="20"/>
              </w:rPr>
              <w:t>Kumar -</w:t>
            </w:r>
            <w:r w:rsidRPr="008700AF">
              <w:rPr>
                <w:rFonts w:ascii="Calibri" w:hAnsi="Calibri"/>
                <w:sz w:val="20"/>
                <w:szCs w:val="20"/>
              </w:rPr>
              <w:t>-  iyiliğin</w:t>
            </w:r>
            <w:r>
              <w:rPr>
                <w:rFonts w:ascii="Calibri" w:hAnsi="Calibri"/>
                <w:sz w:val="20"/>
                <w:szCs w:val="20"/>
              </w:rPr>
              <w:t>i -- Cahiliye    --   Münafık --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/>
                <w:sz w:val="20"/>
                <w:szCs w:val="20"/>
              </w:rPr>
              <w:t>İbadet</w:t>
            </w:r>
            <w:r>
              <w:rPr>
                <w:rFonts w:ascii="Calibri" w:hAnsi="Calibri"/>
                <w:sz w:val="20"/>
                <w:szCs w:val="20"/>
              </w:rPr>
              <w:t xml:space="preserve">    --   sünnet  --   Münker  -- Birr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 xml:space="preserve">-- Vacip   -- Hırsızlık   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Müezzin   </w:t>
            </w:r>
            <w:r>
              <w:rPr>
                <w:rFonts w:ascii="Calibri" w:hAnsi="Calibri"/>
                <w:sz w:val="20"/>
                <w:szCs w:val="20"/>
              </w:rPr>
              <w:t xml:space="preserve">--    Merhametli   </w:t>
            </w:r>
          </w:p>
        </w:tc>
      </w:tr>
    </w:tbl>
    <w:tbl>
      <w:tblPr>
        <w:tblpPr w:leftFromText="141" w:rightFromText="141" w:vertAnchor="text" w:horzAnchor="margin" w:tblpY="156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8"/>
      </w:tblGrid>
      <w:tr w:rsidR="0064763F" w:rsidRPr="003757CA">
        <w:tc>
          <w:tcPr>
            <w:tcW w:w="10908" w:type="dxa"/>
          </w:tcPr>
          <w:p w:rsidR="0064763F" w:rsidRPr="008700AF" w:rsidRDefault="0064763F" w:rsidP="00953E59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>1- Dinimiz malın korunması için ………………………….yapmayı ve………………………….oynamayı yasaklamıştır.</w:t>
            </w:r>
          </w:p>
        </w:tc>
      </w:tr>
      <w:tr w:rsidR="0064763F" w:rsidRPr="003757CA">
        <w:tc>
          <w:tcPr>
            <w:tcW w:w="10908" w:type="dxa"/>
          </w:tcPr>
          <w:p w:rsidR="0064763F" w:rsidRPr="00CC57FA" w:rsidRDefault="0064763F" w:rsidP="00953E59">
            <w:pPr>
              <w:tabs>
                <w:tab w:val="left" w:pos="2010"/>
                <w:tab w:val="left" w:pos="8640"/>
                <w:tab w:val="left" w:pos="8715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2-)  Gerçekte inanmadığı halde inanmış gibi görünen iki yüzlü kimselere</w:t>
            </w:r>
            <w:r w:rsidRPr="00A2398D">
              <w:rPr>
                <w:rFonts w:ascii="Calibri" w:hAnsi="Calibri"/>
                <w:bCs/>
                <w:sz w:val="20"/>
                <w:szCs w:val="20"/>
              </w:rPr>
              <w:t xml:space="preserve"> ……………</w:t>
            </w:r>
            <w:r>
              <w:rPr>
                <w:rFonts w:ascii="Calibri" w:hAnsi="Calibri"/>
                <w:bCs/>
                <w:sz w:val="20"/>
                <w:szCs w:val="20"/>
              </w:rPr>
              <w:t>…………..</w:t>
            </w:r>
            <w:r w:rsidRPr="00A2398D">
              <w:rPr>
                <w:rFonts w:ascii="Calibri" w:hAnsi="Calibri"/>
                <w:bCs/>
                <w:sz w:val="20"/>
                <w:szCs w:val="20"/>
              </w:rPr>
              <w:t>…….</w:t>
            </w:r>
            <w:r>
              <w:rPr>
                <w:rFonts w:ascii="Calibri" w:hAnsi="Calibri"/>
                <w:sz w:val="20"/>
                <w:szCs w:val="20"/>
              </w:rPr>
              <w:t xml:space="preserve"> .denir</w:t>
            </w:r>
          </w:p>
        </w:tc>
      </w:tr>
      <w:tr w:rsidR="0064763F" w:rsidRPr="003757CA">
        <w:tc>
          <w:tcPr>
            <w:tcW w:w="10908" w:type="dxa"/>
          </w:tcPr>
          <w:p w:rsidR="0064763F" w:rsidRPr="00CC57FA" w:rsidRDefault="0064763F" w:rsidP="00953E59">
            <w:pPr>
              <w:tabs>
                <w:tab w:val="left" w:pos="2010"/>
                <w:tab w:val="left" w:pos="87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3-) 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>Hz. Muhammed’in peygamberliğinden önce Arapların bir özelliği de her türlü çirkin işleri rahatlıkla pişmanlık duymadan yapıyorl</w:t>
            </w:r>
            <w:r>
              <w:rPr>
                <w:rFonts w:ascii="Calibri" w:hAnsi="Calibri" w:cs="Myriad Pro"/>
                <w:sz w:val="20"/>
                <w:szCs w:val="20"/>
              </w:rPr>
              <w:t xml:space="preserve">ardı .Bu nedenle o döneme  </w:t>
            </w:r>
            <w:r w:rsidRPr="00A2398D">
              <w:rPr>
                <w:rFonts w:ascii="Calibri" w:hAnsi="Calibri" w:cs="Myriad Pro"/>
                <w:bCs/>
                <w:sz w:val="20"/>
                <w:szCs w:val="20"/>
              </w:rPr>
              <w:t>……………</w:t>
            </w:r>
            <w:r>
              <w:rPr>
                <w:rFonts w:ascii="Calibri" w:hAnsi="Calibri" w:cs="Myriad Pro"/>
                <w:bCs/>
                <w:sz w:val="20"/>
                <w:szCs w:val="20"/>
              </w:rPr>
              <w:t>………………</w:t>
            </w:r>
            <w:r w:rsidRPr="00A2398D">
              <w:rPr>
                <w:rFonts w:ascii="Calibri" w:hAnsi="Calibri" w:cs="Myriad Pro"/>
                <w:bCs/>
                <w:sz w:val="20"/>
                <w:szCs w:val="20"/>
              </w:rPr>
              <w:t xml:space="preserve">…………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>dönemi denir</w:t>
            </w:r>
          </w:p>
        </w:tc>
      </w:tr>
      <w:tr w:rsidR="0064763F" w:rsidRPr="003757CA">
        <w:tc>
          <w:tcPr>
            <w:tcW w:w="10908" w:type="dxa"/>
          </w:tcPr>
          <w:p w:rsidR="0064763F" w:rsidRPr="00612672" w:rsidRDefault="0064763F" w:rsidP="00953E59">
            <w:pPr>
              <w:rPr>
                <w:rFonts w:ascii="Myriad Pro" w:hAnsi="Myriad Pro" w:cs="Myriad Pro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4-)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Ramazan ayında fitre vermenin dini hükmü…………………………………tir</w:t>
            </w:r>
            <w:r>
              <w:rPr>
                <w:rFonts w:ascii="Calibri" w:hAnsi="Calibri"/>
                <w:sz w:val="20"/>
                <w:szCs w:val="20"/>
              </w:rPr>
              <w:tab/>
              <w:t xml:space="preserve">           </w:t>
            </w:r>
            <w:r w:rsidRPr="00ED78B4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64763F" w:rsidRPr="003757CA">
        <w:tc>
          <w:tcPr>
            <w:tcW w:w="10908" w:type="dxa"/>
          </w:tcPr>
          <w:p w:rsidR="0064763F" w:rsidRPr="00612672" w:rsidRDefault="0064763F" w:rsidP="00953E59">
            <w:pPr>
              <w:tabs>
                <w:tab w:val="left" w:pos="2010"/>
                <w:tab w:val="left" w:pos="861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5-)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İslam’a göre Allah’ın yapmamızı emrettiği iyi işler “………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……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…..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……….”, kaçınılması gereken kötülükler “……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…..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…………” diye isimlendirili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r</w:t>
            </w:r>
          </w:p>
        </w:tc>
      </w:tr>
    </w:tbl>
    <w:p w:rsidR="0064763F" w:rsidRPr="0079546B" w:rsidRDefault="0064763F" w:rsidP="00BB50F3">
      <w:pPr>
        <w:rPr>
          <w:sz w:val="10"/>
          <w:szCs w:val="10"/>
          <w:u w:val="single"/>
        </w:rPr>
      </w:pPr>
    </w:p>
    <w:tbl>
      <w:tblPr>
        <w:tblW w:w="10908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724"/>
      </w:tblGrid>
      <w:tr w:rsidR="0064763F">
        <w:trPr>
          <w:trHeight w:hRule="exact" w:val="454"/>
        </w:trPr>
        <w:tc>
          <w:tcPr>
            <w:tcW w:w="644" w:type="dxa"/>
          </w:tcPr>
          <w:p w:rsidR="0064763F" w:rsidRPr="00B37494" w:rsidRDefault="0064763F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</w:tc>
        <w:tc>
          <w:tcPr>
            <w:tcW w:w="9724" w:type="dxa"/>
            <w:vAlign w:val="center"/>
          </w:tcPr>
          <w:p w:rsidR="0064763F" w:rsidRPr="00B37494" w:rsidRDefault="0064763F" w:rsidP="00BB50F3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sağ ve sol tarafta verilen kelime ve cümle gruplarını eşleştiriniz?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                     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(4*5=20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64763F" w:rsidRPr="00825DBB" w:rsidRDefault="0064763F" w:rsidP="006B75FC">
      <w:pPr>
        <w:rPr>
          <w:sz w:val="10"/>
          <w:szCs w:val="10"/>
        </w:rPr>
      </w:pPr>
    </w:p>
    <w:tbl>
      <w:tblPr>
        <w:tblW w:w="10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065"/>
        <w:gridCol w:w="283"/>
        <w:gridCol w:w="1073"/>
        <w:gridCol w:w="7920"/>
      </w:tblGrid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İnfak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612672" w:rsidRDefault="0064763F" w:rsidP="00727635"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>Kur’an ve sünne</w:t>
            </w:r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softHyphen/>
              <w:t>te uyma, farzları yerine getirme ve yasakları terk etme gibi insana sevap kazandıran ve kişiyi Allah’ın rızasına götüren her türlü hayırlı iş ve davranışın genel adıdır.</w:t>
            </w:r>
          </w:p>
        </w:tc>
      </w:tr>
      <w:tr w:rsidR="0064763F" w:rsidRPr="00BB50F3">
        <w:trPr>
          <w:trHeight w:val="390"/>
        </w:trPr>
        <w:tc>
          <w:tcPr>
            <w:tcW w:w="567" w:type="dxa"/>
          </w:tcPr>
          <w:p w:rsidR="0064763F" w:rsidRPr="00746D60" w:rsidRDefault="0064763F" w:rsidP="0072763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dxa"/>
          </w:tcPr>
          <w:p w:rsidR="0064763F" w:rsidRPr="00746D60" w:rsidRDefault="0064763F" w:rsidP="00F47B3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Farz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Default="0064763F" w:rsidP="00F47B39">
            <w:pPr>
              <w:rPr>
                <w:rFonts w:ascii="Calibri" w:hAnsi="Calibri"/>
                <w:sz w:val="20"/>
                <w:szCs w:val="20"/>
              </w:rPr>
            </w:pPr>
          </w:p>
          <w:p w:rsidR="0064763F" w:rsidRPr="00F47B39" w:rsidRDefault="0064763F" w:rsidP="00F47B3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796EFC" w:rsidRDefault="0064763F" w:rsidP="00727635">
            <w:pPr>
              <w:rPr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>K</w:t>
            </w: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>arşılıksız yalnızca Allah rızası için yapılan her tür yardımı maddi manevi ve insani yardımdır</w:t>
            </w:r>
          </w:p>
        </w:tc>
      </w:tr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Sadaka-ı Cariye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27360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796EFC" w:rsidRDefault="0064763F" w:rsidP="00727635">
            <w:pPr>
              <w:rPr>
                <w:sz w:val="20"/>
                <w:szCs w:val="20"/>
              </w:rPr>
            </w:pP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Allahın Kendisine verdiği her türlü malı ve değeri yalnızca karşılığını Allahtan bekleyerek paylaşmak ve harcamaktır </w:t>
            </w:r>
          </w:p>
        </w:tc>
      </w:tr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</w:pPr>
            <w:r w:rsidRPr="00746D60"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  <w:t>Birr</w:t>
            </w:r>
          </w:p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727635" w:rsidRDefault="0064763F" w:rsidP="00727635">
            <w:pPr>
              <w:rPr>
                <w:rFonts w:ascii="Calibri" w:hAnsi="Calibri"/>
                <w:sz w:val="20"/>
                <w:szCs w:val="20"/>
              </w:rPr>
            </w:pPr>
            <w:r w:rsidRPr="00727635">
              <w:rPr>
                <w:rFonts w:ascii="Calibri" w:hAnsi="Calibri"/>
                <w:sz w:val="20"/>
                <w:szCs w:val="20"/>
              </w:rPr>
              <w:t>Zekat ibadetini yerine getirmenin dinimizdeki hükmü</w:t>
            </w:r>
          </w:p>
        </w:tc>
      </w:tr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Cömertlik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966FFC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İslama göre insanın öldükten sonrada sevaplarının devam etmesini sağlayan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eserler. Ve davranışlardır</w:t>
            </w:r>
          </w:p>
        </w:tc>
      </w:tr>
    </w:tbl>
    <w:p w:rsidR="0064763F" w:rsidRPr="0053057A" w:rsidRDefault="0064763F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64763F">
        <w:trPr>
          <w:trHeight w:hRule="exact" w:val="510"/>
        </w:trPr>
        <w:tc>
          <w:tcPr>
            <w:tcW w:w="644" w:type="dxa"/>
          </w:tcPr>
          <w:p w:rsidR="0064763F" w:rsidRPr="00B37494" w:rsidRDefault="0064763F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4763F" w:rsidRDefault="0064763F" w:rsidP="006B75FC"/>
        </w:tc>
        <w:tc>
          <w:tcPr>
            <w:tcW w:w="9686" w:type="dxa"/>
            <w:vAlign w:val="center"/>
          </w:tcPr>
          <w:p w:rsidR="0064763F" w:rsidRPr="00B37494" w:rsidRDefault="0064763F" w:rsidP="00515624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verilen cümlelerin (D ve Y koyarak)doğru ya da yanlış olduklarını ayırt ediniz?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64763F" w:rsidRPr="00825DBB" w:rsidRDefault="0064763F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0196"/>
      </w:tblGrid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1-)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r w:rsidRPr="00C244CA">
              <w:rPr>
                <w:rFonts w:ascii="Calibri" w:hAnsi="Calibri"/>
                <w:sz w:val="20"/>
                <w:szCs w:val="20"/>
              </w:rPr>
              <w:t>İslamın insanları davet ettiği iyilikler evren</w:t>
            </w:r>
            <w:r>
              <w:rPr>
                <w:rFonts w:ascii="Calibri" w:hAnsi="Calibri"/>
                <w:sz w:val="20"/>
                <w:szCs w:val="20"/>
              </w:rPr>
              <w:t>sel değildir</w:t>
            </w:r>
            <w:r w:rsidRPr="00C244CA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>2-)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>İslam anlayışına göre kendi isteğimizle yaptıklarımızdan veya yapmadıklarımızdan hesaba çekileceğiz.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Style w:val="A4"/>
                <w:rFonts w:ascii="Calibri" w:hAnsi="Calibri"/>
                <w:b/>
                <w:sz w:val="20"/>
                <w:szCs w:val="20"/>
              </w:rPr>
              <w:t xml:space="preserve">3-) </w:t>
            </w:r>
            <w:r w:rsidRPr="00C244CA">
              <w:rPr>
                <w:rStyle w:val="A4"/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Her bireyin özgürlüğü bir başkasının özgürlüğünün başladığı yerde biter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144941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 xml:space="preserve">4-)  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İslam anlayışına göre Yalnızca iyi</w:t>
            </w:r>
            <w:r>
              <w:rPr>
                <w:rFonts w:ascii="Calibri" w:hAnsi="Calibri"/>
                <w:sz w:val="20"/>
                <w:szCs w:val="20"/>
              </w:rPr>
              <w:t>li</w:t>
            </w:r>
            <w:r w:rsidRPr="00C244CA">
              <w:rPr>
                <w:rFonts w:ascii="Calibri" w:hAnsi="Calibri"/>
                <w:sz w:val="20"/>
                <w:szCs w:val="20"/>
              </w:rPr>
              <w:t>ği yapan kazanç elde eder iyilik yapılanın hiçbir kazancı olmaz.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C244CA">
            <w:pPr>
              <w:rPr>
                <w:rFonts w:ascii="Calibri" w:hAnsi="Calibri" w:cs="Courier New"/>
                <w:b/>
                <w:iCs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5-)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 </w:t>
            </w:r>
            <w:r w:rsidRPr="00C244CA">
              <w:rPr>
                <w:rFonts w:ascii="Calibri" w:hAnsi="Calibri"/>
                <w:sz w:val="20"/>
                <w:szCs w:val="20"/>
              </w:rPr>
              <w:t>Müslüman yaptığı iyiliklerin karşılığını yalnızca Allah tan beklemelidir</w:t>
            </w: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64763F" w:rsidRPr="005E7280">
        <w:trPr>
          <w:trHeight w:hRule="exact" w:val="510"/>
        </w:trPr>
        <w:tc>
          <w:tcPr>
            <w:tcW w:w="644" w:type="dxa"/>
          </w:tcPr>
          <w:p w:rsidR="0064763F" w:rsidRPr="00B37494" w:rsidRDefault="0064763F" w:rsidP="003123A0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4763F" w:rsidRDefault="0064763F" w:rsidP="003123A0">
            <w:r>
              <w:t xml:space="preserve"> </w:t>
            </w:r>
          </w:p>
        </w:tc>
        <w:tc>
          <w:tcPr>
            <w:tcW w:w="9686" w:type="dxa"/>
            <w:vAlign w:val="center"/>
          </w:tcPr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Aşağ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ıd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9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ç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o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t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an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eçme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3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so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ul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ı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ce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va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pl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ndı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ını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z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.</w:t>
            </w:r>
            <w:r w:rsidRPr="00B37494"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   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8*5=40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Pr="00B37494" w:rsidRDefault="0064763F" w:rsidP="003123A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i/>
                <w:sz w:val="20"/>
                <w:szCs w:val="20"/>
              </w:rPr>
              <w:t>( 5 * 11 = 55)</w:t>
            </w:r>
          </w:p>
        </w:tc>
      </w:tr>
    </w:tbl>
    <w:p w:rsidR="0064763F" w:rsidRDefault="0064763F" w:rsidP="00567EFD">
      <w:pPr>
        <w:jc w:val="both"/>
        <w:rPr>
          <w:rFonts w:ascii="Palatino Linotype" w:hAnsi="Palatino Linotype"/>
          <w:sz w:val="20"/>
          <w:szCs w:val="20"/>
        </w:rPr>
        <w:sectPr w:rsidR="0064763F" w:rsidSect="00EE050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4763F" w:rsidRPr="0079546B" w:rsidRDefault="0064763F" w:rsidP="00F47B39">
      <w:pPr>
        <w:rPr>
          <w:rFonts w:ascii="Calibri" w:hAnsi="Calibri"/>
          <w:b/>
          <w:bCs/>
          <w:sz w:val="20"/>
          <w:szCs w:val="20"/>
        </w:rPr>
      </w:pPr>
      <w:r w:rsidRPr="0079546B">
        <w:rPr>
          <w:rFonts w:ascii="Calibri" w:hAnsi="Calibri"/>
          <w:b/>
          <w:bCs/>
        </w:rPr>
        <w:t>S</w:t>
      </w:r>
      <w:r w:rsidRPr="0079546B">
        <w:rPr>
          <w:rFonts w:ascii="Calibri" w:hAnsi="Calibri"/>
          <w:b/>
          <w:bCs/>
          <w:sz w:val="20"/>
          <w:szCs w:val="20"/>
        </w:rPr>
        <w:t>-1) Aşağıda verilenlerden hangisi Dinimizin yasakladığı davranışlardan biridir?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A-) Trafik kurallarına uymak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B-) Borç vermek </w:t>
      </w:r>
    </w:p>
    <w:p w:rsidR="0064763F" w:rsidRPr="0079546B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Uyuşturucu Kullanmak  </w:t>
      </w:r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>D-) Ders çalışmak</w:t>
      </w:r>
    </w:p>
    <w:p w:rsidR="0064763F" w:rsidRDefault="0064763F" w:rsidP="00F47B39">
      <w:pPr>
        <w:rPr>
          <w:rFonts w:ascii="Calibri" w:hAnsi="Calibri"/>
          <w:b/>
          <w:bCs/>
          <w:sz w:val="20"/>
          <w:szCs w:val="20"/>
        </w:rPr>
      </w:pPr>
    </w:p>
    <w:p w:rsidR="0064763F" w:rsidRPr="0079546B" w:rsidRDefault="0064763F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S-2</w:t>
      </w:r>
      <w:r w:rsidRPr="0079546B">
        <w:rPr>
          <w:rFonts w:ascii="Calibri" w:hAnsi="Calibri"/>
          <w:b/>
          <w:bCs/>
          <w:sz w:val="20"/>
          <w:szCs w:val="20"/>
        </w:rPr>
        <w:t>) Dinimize göre iyiliği emredip kötülükten de uzak olmak aşağıdakilerden hangisi ile niştelendirilir?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Eşrefi mahluk 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B-) Emri bil maruf ve nehyi anil münker </w:t>
      </w:r>
    </w:p>
    <w:p w:rsidR="0064763F" w:rsidRPr="0079546B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Eshab-ı Suffe 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D-) Kiramen Katibin</w:t>
      </w:r>
    </w:p>
    <w:p w:rsidR="0064763F" w:rsidRDefault="0064763F" w:rsidP="00F47B39">
      <w:pPr>
        <w:rPr>
          <w:rFonts w:ascii="Calibri" w:hAnsi="Calibri"/>
          <w:b/>
          <w:bCs/>
          <w:sz w:val="20"/>
          <w:szCs w:val="20"/>
        </w:rPr>
      </w:pPr>
    </w:p>
    <w:p w:rsidR="0064763F" w:rsidRPr="0079546B" w:rsidRDefault="0064763F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S-3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iyi insanın temel </w:t>
      </w:r>
      <w:r>
        <w:rPr>
          <w:rFonts w:ascii="Calibri" w:hAnsi="Calibri"/>
          <w:b/>
          <w:bCs/>
          <w:sz w:val="20"/>
          <w:szCs w:val="20"/>
        </w:rPr>
        <w:t xml:space="preserve"> </w:t>
      </w:r>
      <w:r w:rsidRPr="0079546B">
        <w:rPr>
          <w:rFonts w:ascii="Calibri" w:hAnsi="Calibri"/>
          <w:b/>
          <w:bCs/>
          <w:sz w:val="20"/>
          <w:szCs w:val="20"/>
        </w:rPr>
        <w:t>özelliklerindendir?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A-) A</w:t>
      </w:r>
      <w:r w:rsidRPr="0079546B">
        <w:rPr>
          <w:rFonts w:ascii="Calibri" w:hAnsi="Calibri"/>
          <w:sz w:val="20"/>
          <w:szCs w:val="20"/>
        </w:rPr>
        <w:t xml:space="preserve">daletli ve merhametli olmak  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B-) İ</w:t>
      </w:r>
      <w:r w:rsidRPr="0079546B">
        <w:rPr>
          <w:rFonts w:ascii="Calibri" w:hAnsi="Calibri"/>
          <w:sz w:val="20"/>
          <w:szCs w:val="20"/>
        </w:rPr>
        <w:t xml:space="preserve">ffetli ve utanma duygusuna sahip olmak 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Dedikoducu ve iftiracı olmak </w:t>
      </w:r>
    </w:p>
    <w:p w:rsidR="0064763F" w:rsidRPr="0079546B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D-) Doru sözlü ve güvenilir olmak</w:t>
      </w:r>
    </w:p>
    <w:p w:rsidR="0064763F" w:rsidRDefault="0064763F" w:rsidP="00F47B39">
      <w:pPr>
        <w:rPr>
          <w:rFonts w:ascii="Calibri" w:hAnsi="Calibri"/>
          <w:b/>
          <w:bCs/>
          <w:sz w:val="20"/>
          <w:szCs w:val="20"/>
        </w:rPr>
      </w:pPr>
    </w:p>
    <w:p w:rsidR="0064763F" w:rsidRPr="002502B8" w:rsidRDefault="0064763F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>S-4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münafıklığın belirtilerinden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değildir?</w:t>
      </w:r>
    </w:p>
    <w:p w:rsidR="0064763F" w:rsidRDefault="0064763F" w:rsidP="0079546B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A-) Konuştuğunda yalan konuşur   B-) </w:t>
      </w:r>
      <w:r>
        <w:rPr>
          <w:rFonts w:ascii="Calibri" w:hAnsi="Calibri"/>
          <w:sz w:val="20"/>
          <w:szCs w:val="20"/>
        </w:rPr>
        <w:t>V</w:t>
      </w:r>
      <w:r w:rsidRPr="0079546B">
        <w:rPr>
          <w:rFonts w:ascii="Calibri" w:hAnsi="Calibri"/>
          <w:sz w:val="20"/>
          <w:szCs w:val="20"/>
        </w:rPr>
        <w:t>erdiği sözde durmaz</w:t>
      </w: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C-) Kendisine verilen emanete ihanet eder D-) Namazlarını kılmaz</w:t>
      </w:r>
    </w:p>
    <w:p w:rsidR="0064763F" w:rsidRDefault="0064763F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79546B">
        <w:rPr>
          <w:rFonts w:ascii="Calibri" w:hAnsi="Calibri"/>
          <w:sz w:val="20"/>
          <w:szCs w:val="20"/>
        </w:rPr>
        <w:t xml:space="preserve"> </w:t>
      </w:r>
    </w:p>
    <w:p w:rsidR="0064763F" w:rsidRDefault="0064763F" w:rsidP="002502B8">
      <w:pPr>
        <w:ind w:right="-18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S-5</w:t>
      </w:r>
      <w:r w:rsidRPr="0079546B">
        <w:rPr>
          <w:rFonts w:ascii="Calibri" w:hAnsi="Calibri"/>
          <w:b/>
          <w:bCs/>
          <w:sz w:val="20"/>
          <w:szCs w:val="20"/>
        </w:rPr>
        <w:t xml:space="preserve">) İslam Dinine göre aşağıdakilerden hangisi İyilik kavramı </w:t>
      </w:r>
    </w:p>
    <w:p w:rsidR="0064763F" w:rsidRPr="00C244CA" w:rsidRDefault="0064763F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     </w:t>
      </w:r>
      <w:r w:rsidRPr="0079546B">
        <w:rPr>
          <w:rFonts w:ascii="Calibri" w:hAnsi="Calibri"/>
          <w:b/>
          <w:bCs/>
          <w:sz w:val="20"/>
          <w:szCs w:val="20"/>
        </w:rPr>
        <w:t xml:space="preserve">arasında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yer almaz?</w:t>
      </w:r>
    </w:p>
    <w:p w:rsidR="0064763F" w:rsidRPr="0079546B" w:rsidRDefault="0064763F" w:rsidP="002502B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A-) </w:t>
      </w:r>
      <w:r w:rsidRPr="0079546B">
        <w:rPr>
          <w:rFonts w:ascii="Calibri" w:hAnsi="Calibri"/>
          <w:sz w:val="20"/>
          <w:szCs w:val="20"/>
        </w:rPr>
        <w:t>Azap</w:t>
      </w:r>
      <w:r>
        <w:rPr>
          <w:rFonts w:ascii="Calibri" w:hAnsi="Calibri"/>
          <w:sz w:val="20"/>
          <w:szCs w:val="20"/>
        </w:rPr>
        <w:t xml:space="preserve">         </w:t>
      </w:r>
      <w:r w:rsidRPr="0079546B">
        <w:rPr>
          <w:rFonts w:ascii="Calibri" w:hAnsi="Calibri"/>
          <w:sz w:val="20"/>
          <w:szCs w:val="20"/>
        </w:rPr>
        <w:t>B-) Birr</w:t>
      </w:r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 xml:space="preserve"> C-) Maruf</w:t>
      </w:r>
      <w:r>
        <w:rPr>
          <w:rFonts w:ascii="Calibri" w:hAnsi="Calibri"/>
          <w:sz w:val="20"/>
          <w:szCs w:val="20"/>
        </w:rPr>
        <w:t xml:space="preserve">       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r w:rsidRPr="00167987">
        <w:rPr>
          <w:rFonts w:ascii="Calibri" w:hAnsi="Calibri"/>
          <w:sz w:val="20"/>
          <w:szCs w:val="20"/>
        </w:rPr>
        <w:t>İhsan</w:t>
      </w: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.35pt;margin-top:37.5pt;width:252pt;height:31.55pt;z-index:251658240" adj="4901,2185" strokecolor="#930">
            <v:textbox style="mso-next-textbox:#_x0000_s1026">
              <w:txbxContent>
                <w:p w:rsidR="0064763F" w:rsidRPr="00DE5F74" w:rsidRDefault="0064763F" w:rsidP="00C05463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“ Ey iman edenler Alla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h’ın emirlerine karşı gelmekten </w:t>
                  </w:r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sakının.ve doğrularla beraber olun) ( Tevbe:119)  </w:t>
                  </w:r>
                </w:p>
              </w:txbxContent>
            </v:textbox>
          </v:shape>
        </w:pict>
      </w: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</w:p>
    <w:p w:rsidR="0064763F" w:rsidRPr="00C244CA" w:rsidRDefault="0064763F" w:rsidP="00C244CA">
      <w:pPr>
        <w:rPr>
          <w:rFonts w:ascii="Calibri" w:hAnsi="Calibri"/>
          <w:b/>
          <w:bCs/>
          <w:sz w:val="20"/>
          <w:szCs w:val="20"/>
        </w:rPr>
      </w:pPr>
      <w:r w:rsidRPr="00C244CA">
        <w:rPr>
          <w:rFonts w:ascii="Calibri" w:hAnsi="Calibri"/>
          <w:b/>
          <w:bCs/>
          <w:sz w:val="20"/>
          <w:szCs w:val="20"/>
        </w:rPr>
        <w:t>S-6Yukarıda verilen ayette Müslümanlara hangi güzel davranış öğütlenmiştir?</w:t>
      </w:r>
    </w:p>
    <w:p w:rsidR="0064763F" w:rsidRDefault="0064763F" w:rsidP="00E43DEC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A-) Merhametli Olmak</w:t>
      </w:r>
      <w:r>
        <w:rPr>
          <w:rFonts w:ascii="Calibri" w:hAnsi="Calibri"/>
          <w:sz w:val="20"/>
          <w:szCs w:val="20"/>
        </w:rPr>
        <w:t xml:space="preserve">                   </w:t>
      </w:r>
      <w:r w:rsidRPr="0079546B">
        <w:rPr>
          <w:rFonts w:ascii="Calibri" w:hAnsi="Calibri"/>
          <w:sz w:val="20"/>
          <w:szCs w:val="20"/>
        </w:rPr>
        <w:t xml:space="preserve"> B-) Doğru Olmak</w:t>
      </w:r>
      <w:r>
        <w:rPr>
          <w:rFonts w:ascii="Calibri" w:hAnsi="Calibri"/>
          <w:sz w:val="20"/>
          <w:szCs w:val="20"/>
        </w:rPr>
        <w:t xml:space="preserve">                             </w:t>
      </w:r>
    </w:p>
    <w:p w:rsidR="0064763F" w:rsidRPr="0079546B" w:rsidRDefault="0064763F" w:rsidP="00167987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Cömert olmak  </w:t>
      </w:r>
      <w:r>
        <w:rPr>
          <w:rFonts w:ascii="Calibri" w:hAnsi="Calibri"/>
          <w:sz w:val="20"/>
          <w:szCs w:val="20"/>
        </w:rPr>
        <w:t xml:space="preserve">                          </w:t>
      </w:r>
      <w:r w:rsidRPr="0079546B">
        <w:rPr>
          <w:rFonts w:ascii="Calibri" w:hAnsi="Calibri"/>
          <w:sz w:val="20"/>
          <w:szCs w:val="20"/>
        </w:rPr>
        <w:t xml:space="preserve">D-) Adaletli olmak  </w:t>
      </w:r>
      <w:r>
        <w:rPr>
          <w:rFonts w:ascii="Calibri" w:hAnsi="Calibri"/>
          <w:sz w:val="20"/>
          <w:szCs w:val="20"/>
        </w:rPr>
        <w:t xml:space="preserve">    </w:t>
      </w: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  <w:r>
        <w:rPr>
          <w:noProof/>
        </w:rPr>
        <w:pict>
          <v:shape id="_x0000_s1027" type="#_x0000_t61" style="position:absolute;margin-left:1.35pt;margin-top:3.45pt;width:252pt;height:36pt;z-index:251659264" adj="4901,2185" strokecolor="#930">
            <v:textbox style="mso-next-textbox:#_x0000_s1027">
              <w:txbxContent>
                <w:p w:rsidR="0064763F" w:rsidRPr="00E43DEC" w:rsidRDefault="0064763F" w:rsidP="00E43DEC">
                  <w:pPr>
                    <w:rPr>
                      <w:rFonts w:ascii="Calibri" w:hAnsi="Calibri"/>
                      <w:bCs/>
                      <w:sz w:val="20"/>
                      <w:szCs w:val="20"/>
                    </w:rPr>
                  </w:pPr>
                  <w:r w:rsidRPr="00E43DEC">
                    <w:rPr>
                      <w:rFonts w:ascii="Calibri" w:hAnsi="Calibri"/>
                      <w:bCs/>
                      <w:sz w:val="20"/>
                      <w:szCs w:val="20"/>
                    </w:rPr>
                    <w:t xml:space="preserve">İslam Dinine göre akıl sağlığına önem verilmiştir. Bunun içinde önlemler almıştır. </w:t>
                  </w:r>
                </w:p>
                <w:p w:rsidR="0064763F" w:rsidRPr="00DE5F74" w:rsidRDefault="0064763F" w:rsidP="00E43DEC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</w:p>
    <w:p w:rsidR="0064763F" w:rsidRPr="00167987" w:rsidRDefault="0064763F" w:rsidP="00167987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S-7</w:t>
      </w:r>
      <w:r w:rsidRPr="00167987">
        <w:rPr>
          <w:rFonts w:ascii="Calibri" w:hAnsi="Calibri"/>
          <w:b/>
          <w:sz w:val="20"/>
          <w:szCs w:val="20"/>
        </w:rPr>
        <w:t>) Aşağıdakilerden hangisi bu önlemlerden biridir?</w:t>
      </w:r>
    </w:p>
    <w:p w:rsidR="0064763F" w:rsidRDefault="0064763F" w:rsidP="00E83547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>A-) Alkollü içeceklerin yasaklanması B-) Faizin yasaklanması</w:t>
      </w:r>
    </w:p>
    <w:p w:rsidR="0064763F" w:rsidRPr="0079546B" w:rsidRDefault="0064763F" w:rsidP="002502B8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>C-) Kumarın yasaklanması  D-) Hırsızlığın yasaklanması</w:t>
      </w:r>
    </w:p>
    <w:p w:rsidR="0064763F" w:rsidRDefault="0064763F" w:rsidP="00E83547">
      <w:pPr>
        <w:rPr>
          <w:rFonts w:ascii="Calibri" w:hAnsi="Calibri"/>
          <w:b/>
          <w:bCs/>
          <w:sz w:val="20"/>
          <w:szCs w:val="20"/>
        </w:rPr>
      </w:pPr>
    </w:p>
    <w:p w:rsidR="0064763F" w:rsidRDefault="0064763F" w:rsidP="00E8354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S-8) İyi bir Müslüman herhangi bir kötülükle karşılaştığında aşağıdaki davranışlardan hangisini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göstermez?</w:t>
      </w:r>
    </w:p>
    <w:p w:rsidR="0064763F" w:rsidRDefault="0064763F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A-) Eli ile düzeltir  </w:t>
      </w:r>
      <w:r>
        <w:rPr>
          <w:rFonts w:ascii="Calibri" w:hAnsi="Calibri"/>
          <w:sz w:val="20"/>
          <w:szCs w:val="20"/>
        </w:rPr>
        <w:t xml:space="preserve">              </w:t>
      </w:r>
      <w:r w:rsidRPr="00167987">
        <w:rPr>
          <w:rFonts w:ascii="Calibri" w:hAnsi="Calibri"/>
          <w:sz w:val="20"/>
          <w:szCs w:val="20"/>
        </w:rPr>
        <w:t xml:space="preserve"> B-) İlgi göstermez olayın dışında kalır</w:t>
      </w:r>
    </w:p>
    <w:p w:rsidR="0064763F" w:rsidRPr="00167987" w:rsidRDefault="0064763F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>C-) Kalbi ile buğuz eder</w:t>
      </w:r>
      <w:r>
        <w:rPr>
          <w:rFonts w:ascii="Calibri" w:hAnsi="Calibri"/>
          <w:sz w:val="20"/>
          <w:szCs w:val="20"/>
        </w:rPr>
        <w:t xml:space="preserve">      </w:t>
      </w:r>
      <w:r w:rsidRPr="00167987">
        <w:rPr>
          <w:rFonts w:ascii="Calibri" w:hAnsi="Calibri"/>
          <w:sz w:val="20"/>
          <w:szCs w:val="20"/>
        </w:rPr>
        <w:t>D-) Dili ile düzeltir</w:t>
      </w:r>
    </w:p>
    <w:p w:rsidR="0064763F" w:rsidRDefault="0064763F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64763F" w:rsidRPr="009C27F7" w:rsidRDefault="0064763F" w:rsidP="00653D19">
      <w:pPr>
        <w:rPr>
          <w:rFonts w:ascii="Calibri" w:hAnsi="Calibri" w:cs="Courier New"/>
          <w:b/>
          <w:iCs/>
          <w:sz w:val="20"/>
          <w:szCs w:val="20"/>
        </w:rPr>
      </w:pPr>
      <w:r>
        <w:rPr>
          <w:rFonts w:ascii="Calibri" w:hAnsi="Calibri" w:cs="Courier New"/>
          <w:b/>
          <w:iCs/>
          <w:sz w:val="20"/>
          <w:szCs w:val="20"/>
        </w:rPr>
        <w:t xml:space="preserve">                         </w:t>
      </w:r>
      <w:r w:rsidRPr="009C27F7">
        <w:rPr>
          <w:rFonts w:ascii="Calibri" w:hAnsi="Calibri" w:cs="Courier New"/>
          <w:b/>
          <w:iCs/>
          <w:sz w:val="20"/>
          <w:szCs w:val="20"/>
        </w:rPr>
        <w:t xml:space="preserve"> Recep CELEP</w:t>
      </w:r>
    </w:p>
    <w:p w:rsidR="0064763F" w:rsidRPr="002502B8" w:rsidRDefault="0064763F" w:rsidP="002502B8">
      <w:pPr>
        <w:rPr>
          <w:rFonts w:ascii="Calibri" w:hAnsi="Calibri" w:cs="Courier New"/>
          <w:iCs/>
          <w:sz w:val="20"/>
          <w:szCs w:val="20"/>
        </w:rPr>
      </w:pPr>
      <w:r>
        <w:rPr>
          <w:rFonts w:ascii="Calibri" w:hAnsi="Calibri" w:cs="Courier New"/>
          <w:iCs/>
          <w:sz w:val="20"/>
          <w:szCs w:val="20"/>
        </w:rPr>
        <w:t xml:space="preserve">            Din Kültürü ve Ahlak Bilgisi Öğretmeni</w:t>
      </w:r>
    </w:p>
    <w:sectPr w:rsidR="0064763F" w:rsidRPr="002502B8" w:rsidSect="00953E59">
      <w:type w:val="continuous"/>
      <w:pgSz w:w="11906" w:h="16838"/>
      <w:pgMar w:top="360" w:right="206" w:bottom="360" w:left="540" w:header="708" w:footer="708" w:gutter="0"/>
      <w:cols w:num="2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63F" w:rsidRDefault="0064763F" w:rsidP="000A1831">
      <w:r>
        <w:separator/>
      </w:r>
    </w:p>
  </w:endnote>
  <w:endnote w:type="continuationSeparator" w:id="0">
    <w:p w:rsidR="0064763F" w:rsidRDefault="0064763F" w:rsidP="000A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63F" w:rsidRDefault="0064763F" w:rsidP="000A1831">
      <w:r>
        <w:separator/>
      </w:r>
    </w:p>
  </w:footnote>
  <w:footnote w:type="continuationSeparator" w:id="0">
    <w:p w:rsidR="0064763F" w:rsidRDefault="0064763F" w:rsidP="000A1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D50"/>
    <w:multiLevelType w:val="hybridMultilevel"/>
    <w:tmpl w:val="BE820FCC"/>
    <w:lvl w:ilvl="0" w:tplc="46A6C7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45D98"/>
    <w:multiLevelType w:val="hybridMultilevel"/>
    <w:tmpl w:val="F9582CC0"/>
    <w:lvl w:ilvl="0" w:tplc="F9F60B4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90E7C04"/>
    <w:multiLevelType w:val="hybridMultilevel"/>
    <w:tmpl w:val="F320C2B6"/>
    <w:lvl w:ilvl="0" w:tplc="69C06002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3A51C8"/>
    <w:multiLevelType w:val="hybridMultilevel"/>
    <w:tmpl w:val="CF3E17BE"/>
    <w:lvl w:ilvl="0" w:tplc="041F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CD012E8"/>
    <w:multiLevelType w:val="hybridMultilevel"/>
    <w:tmpl w:val="225A1EDE"/>
    <w:lvl w:ilvl="0" w:tplc="A8C07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1D0720A"/>
    <w:multiLevelType w:val="hybridMultilevel"/>
    <w:tmpl w:val="427E5C76"/>
    <w:lvl w:ilvl="0" w:tplc="5C8279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226713"/>
    <w:multiLevelType w:val="hybridMultilevel"/>
    <w:tmpl w:val="AA562D1C"/>
    <w:lvl w:ilvl="0" w:tplc="FF76E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1B3C"/>
    <w:rsid w:val="000100C0"/>
    <w:rsid w:val="0002058B"/>
    <w:rsid w:val="00032D1A"/>
    <w:rsid w:val="00065F17"/>
    <w:rsid w:val="0009160D"/>
    <w:rsid w:val="000928A0"/>
    <w:rsid w:val="00092D91"/>
    <w:rsid w:val="000A1831"/>
    <w:rsid w:val="000C5B4C"/>
    <w:rsid w:val="000C5DC7"/>
    <w:rsid w:val="000D6177"/>
    <w:rsid w:val="000F04EB"/>
    <w:rsid w:val="00114ACE"/>
    <w:rsid w:val="001268DD"/>
    <w:rsid w:val="00137886"/>
    <w:rsid w:val="0014466F"/>
    <w:rsid w:val="00144941"/>
    <w:rsid w:val="00153456"/>
    <w:rsid w:val="00167987"/>
    <w:rsid w:val="00173FBB"/>
    <w:rsid w:val="00184B53"/>
    <w:rsid w:val="0019106A"/>
    <w:rsid w:val="001A2B6C"/>
    <w:rsid w:val="001D4A41"/>
    <w:rsid w:val="001F0963"/>
    <w:rsid w:val="001F66C2"/>
    <w:rsid w:val="002047D1"/>
    <w:rsid w:val="00226FC5"/>
    <w:rsid w:val="00235E7B"/>
    <w:rsid w:val="00237FD1"/>
    <w:rsid w:val="002502B8"/>
    <w:rsid w:val="00254270"/>
    <w:rsid w:val="00256A2C"/>
    <w:rsid w:val="00273600"/>
    <w:rsid w:val="0028341B"/>
    <w:rsid w:val="00296029"/>
    <w:rsid w:val="00296845"/>
    <w:rsid w:val="002970ED"/>
    <w:rsid w:val="002A0E1C"/>
    <w:rsid w:val="002B029E"/>
    <w:rsid w:val="002C4230"/>
    <w:rsid w:val="002D3DA0"/>
    <w:rsid w:val="002E155E"/>
    <w:rsid w:val="002E338C"/>
    <w:rsid w:val="002F4CA7"/>
    <w:rsid w:val="002F693B"/>
    <w:rsid w:val="00306E76"/>
    <w:rsid w:val="003079B5"/>
    <w:rsid w:val="003123A0"/>
    <w:rsid w:val="00315DA4"/>
    <w:rsid w:val="00355E7E"/>
    <w:rsid w:val="00364C5C"/>
    <w:rsid w:val="003670B4"/>
    <w:rsid w:val="003757CA"/>
    <w:rsid w:val="003855F3"/>
    <w:rsid w:val="003F4B40"/>
    <w:rsid w:val="00447150"/>
    <w:rsid w:val="004520AC"/>
    <w:rsid w:val="00460A42"/>
    <w:rsid w:val="0046315E"/>
    <w:rsid w:val="00463516"/>
    <w:rsid w:val="00476959"/>
    <w:rsid w:val="00482B4A"/>
    <w:rsid w:val="004A28CC"/>
    <w:rsid w:val="004A398E"/>
    <w:rsid w:val="004D6F11"/>
    <w:rsid w:val="004E2A61"/>
    <w:rsid w:val="004E6A67"/>
    <w:rsid w:val="004F1009"/>
    <w:rsid w:val="004F37BD"/>
    <w:rsid w:val="00515624"/>
    <w:rsid w:val="0053057A"/>
    <w:rsid w:val="00530C78"/>
    <w:rsid w:val="00545176"/>
    <w:rsid w:val="00545F73"/>
    <w:rsid w:val="00551ABC"/>
    <w:rsid w:val="005534D7"/>
    <w:rsid w:val="00567EFD"/>
    <w:rsid w:val="00572F02"/>
    <w:rsid w:val="005B1EBB"/>
    <w:rsid w:val="005B2D03"/>
    <w:rsid w:val="005B37D6"/>
    <w:rsid w:val="005B4A46"/>
    <w:rsid w:val="005C54A8"/>
    <w:rsid w:val="005E7280"/>
    <w:rsid w:val="006056B6"/>
    <w:rsid w:val="00612672"/>
    <w:rsid w:val="006208D8"/>
    <w:rsid w:val="00621894"/>
    <w:rsid w:val="00631AA0"/>
    <w:rsid w:val="0064763F"/>
    <w:rsid w:val="00653D19"/>
    <w:rsid w:val="00655CDD"/>
    <w:rsid w:val="00673F29"/>
    <w:rsid w:val="00675CD7"/>
    <w:rsid w:val="0067604A"/>
    <w:rsid w:val="00692AC9"/>
    <w:rsid w:val="0069300E"/>
    <w:rsid w:val="00694EF0"/>
    <w:rsid w:val="006A0C3E"/>
    <w:rsid w:val="006A370D"/>
    <w:rsid w:val="006B75FC"/>
    <w:rsid w:val="006D2CF8"/>
    <w:rsid w:val="006E0D06"/>
    <w:rsid w:val="006E4210"/>
    <w:rsid w:val="006E4DB2"/>
    <w:rsid w:val="006E60CC"/>
    <w:rsid w:val="006F4A9C"/>
    <w:rsid w:val="006F4C51"/>
    <w:rsid w:val="006F637B"/>
    <w:rsid w:val="00703F8D"/>
    <w:rsid w:val="0071216C"/>
    <w:rsid w:val="00712589"/>
    <w:rsid w:val="00727635"/>
    <w:rsid w:val="00746D60"/>
    <w:rsid w:val="007776F7"/>
    <w:rsid w:val="007834A3"/>
    <w:rsid w:val="007928B9"/>
    <w:rsid w:val="00794704"/>
    <w:rsid w:val="0079546B"/>
    <w:rsid w:val="00796EFC"/>
    <w:rsid w:val="008116D0"/>
    <w:rsid w:val="00825DBB"/>
    <w:rsid w:val="0083438A"/>
    <w:rsid w:val="00835138"/>
    <w:rsid w:val="008507B4"/>
    <w:rsid w:val="00855248"/>
    <w:rsid w:val="00866DB3"/>
    <w:rsid w:val="008700AF"/>
    <w:rsid w:val="008703C2"/>
    <w:rsid w:val="008A62BD"/>
    <w:rsid w:val="008B711A"/>
    <w:rsid w:val="008C10B1"/>
    <w:rsid w:val="008C31EC"/>
    <w:rsid w:val="008C555F"/>
    <w:rsid w:val="008F3D79"/>
    <w:rsid w:val="0090411D"/>
    <w:rsid w:val="00927C98"/>
    <w:rsid w:val="00931B77"/>
    <w:rsid w:val="00933B20"/>
    <w:rsid w:val="009532EE"/>
    <w:rsid w:val="00953E59"/>
    <w:rsid w:val="00961D23"/>
    <w:rsid w:val="0096491F"/>
    <w:rsid w:val="00966FFC"/>
    <w:rsid w:val="009672AD"/>
    <w:rsid w:val="00985B15"/>
    <w:rsid w:val="009A550B"/>
    <w:rsid w:val="009B7F40"/>
    <w:rsid w:val="009C27F7"/>
    <w:rsid w:val="009C72C7"/>
    <w:rsid w:val="009D19F8"/>
    <w:rsid w:val="009F4A01"/>
    <w:rsid w:val="00A16D17"/>
    <w:rsid w:val="00A2398D"/>
    <w:rsid w:val="00A317EF"/>
    <w:rsid w:val="00A81A33"/>
    <w:rsid w:val="00A96F65"/>
    <w:rsid w:val="00AC6BD5"/>
    <w:rsid w:val="00AF5F92"/>
    <w:rsid w:val="00AF6E07"/>
    <w:rsid w:val="00B06AA9"/>
    <w:rsid w:val="00B23474"/>
    <w:rsid w:val="00B34835"/>
    <w:rsid w:val="00B35F2C"/>
    <w:rsid w:val="00B37494"/>
    <w:rsid w:val="00B82CC4"/>
    <w:rsid w:val="00B85F56"/>
    <w:rsid w:val="00B86A51"/>
    <w:rsid w:val="00BB4C49"/>
    <w:rsid w:val="00BB50F3"/>
    <w:rsid w:val="00BC334F"/>
    <w:rsid w:val="00BC612C"/>
    <w:rsid w:val="00BD06CA"/>
    <w:rsid w:val="00BD3ABE"/>
    <w:rsid w:val="00BD54EC"/>
    <w:rsid w:val="00BD56A7"/>
    <w:rsid w:val="00C00FAD"/>
    <w:rsid w:val="00C05463"/>
    <w:rsid w:val="00C1373D"/>
    <w:rsid w:val="00C244CA"/>
    <w:rsid w:val="00C33DF6"/>
    <w:rsid w:val="00C36EF7"/>
    <w:rsid w:val="00C44F0C"/>
    <w:rsid w:val="00C47720"/>
    <w:rsid w:val="00C56F30"/>
    <w:rsid w:val="00C71B3C"/>
    <w:rsid w:val="00C81579"/>
    <w:rsid w:val="00C86237"/>
    <w:rsid w:val="00C93E51"/>
    <w:rsid w:val="00CC57FA"/>
    <w:rsid w:val="00CD0444"/>
    <w:rsid w:val="00CD14B4"/>
    <w:rsid w:val="00CE00FB"/>
    <w:rsid w:val="00D0146A"/>
    <w:rsid w:val="00D203F5"/>
    <w:rsid w:val="00D26EA4"/>
    <w:rsid w:val="00D750CD"/>
    <w:rsid w:val="00D81B11"/>
    <w:rsid w:val="00D979BE"/>
    <w:rsid w:val="00DA683A"/>
    <w:rsid w:val="00DA6B85"/>
    <w:rsid w:val="00DB4A34"/>
    <w:rsid w:val="00DC521D"/>
    <w:rsid w:val="00DD1626"/>
    <w:rsid w:val="00DE5F74"/>
    <w:rsid w:val="00DF084D"/>
    <w:rsid w:val="00E23440"/>
    <w:rsid w:val="00E43DEC"/>
    <w:rsid w:val="00E507FA"/>
    <w:rsid w:val="00E634F7"/>
    <w:rsid w:val="00E6557F"/>
    <w:rsid w:val="00E74F1C"/>
    <w:rsid w:val="00E83547"/>
    <w:rsid w:val="00E97398"/>
    <w:rsid w:val="00EB00E1"/>
    <w:rsid w:val="00ED78B4"/>
    <w:rsid w:val="00EE0481"/>
    <w:rsid w:val="00EE050A"/>
    <w:rsid w:val="00EE7D48"/>
    <w:rsid w:val="00F0024C"/>
    <w:rsid w:val="00F11285"/>
    <w:rsid w:val="00F2758D"/>
    <w:rsid w:val="00F27E0A"/>
    <w:rsid w:val="00F36778"/>
    <w:rsid w:val="00F3688C"/>
    <w:rsid w:val="00F3693B"/>
    <w:rsid w:val="00F4678D"/>
    <w:rsid w:val="00F47B39"/>
    <w:rsid w:val="00F7540A"/>
    <w:rsid w:val="00F76B90"/>
    <w:rsid w:val="00F81DE7"/>
    <w:rsid w:val="00F851CB"/>
    <w:rsid w:val="00F943E2"/>
    <w:rsid w:val="00F94EBD"/>
    <w:rsid w:val="00FC6618"/>
    <w:rsid w:val="00FE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61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1B3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F10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F1009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AF5F92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5DC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C5DC7"/>
    <w:rPr>
      <w:rFonts w:cs="Times New Roman"/>
      <w:sz w:val="24"/>
      <w:szCs w:val="24"/>
    </w:rPr>
  </w:style>
  <w:style w:type="character" w:customStyle="1" w:styleId="A4">
    <w:name w:val="A4"/>
    <w:uiPriority w:val="99"/>
    <w:rsid w:val="008700AF"/>
    <w:rPr>
      <w:color w:val="000000"/>
      <w:sz w:val="22"/>
    </w:rPr>
  </w:style>
  <w:style w:type="paragraph" w:customStyle="1" w:styleId="Pa4">
    <w:name w:val="Pa4"/>
    <w:basedOn w:val="Normal"/>
    <w:next w:val="Normal"/>
    <w:uiPriority w:val="99"/>
    <w:rsid w:val="0014466F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uiPriority w:val="99"/>
    <w:rsid w:val="00144941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0928A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Strong">
    <w:name w:val="Strong"/>
    <w:basedOn w:val="DefaultParagraphFont"/>
    <w:uiPriority w:val="99"/>
    <w:qFormat/>
    <w:locked/>
    <w:rsid w:val="000928A0"/>
    <w:rPr>
      <w:rFonts w:cs="Times New Roman"/>
      <w:b/>
      <w:bCs/>
    </w:rPr>
  </w:style>
  <w:style w:type="paragraph" w:styleId="NoSpacing">
    <w:name w:val="No Spacing"/>
    <w:basedOn w:val="Normal"/>
    <w:uiPriority w:val="99"/>
    <w:qFormat/>
    <w:rsid w:val="00EE050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3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714</TotalTime>
  <Pages>1</Pages>
  <Words>625</Words>
  <Characters>3569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2013-11-28T20:20:00Z</cp:lastPrinted>
  <dcterms:created xsi:type="dcterms:W3CDTF">2009-12-21T15:34:00Z</dcterms:created>
  <dcterms:modified xsi:type="dcterms:W3CDTF">2015-12-03T10:28:00Z</dcterms:modified>
  <cp:category>www.sorubak.com</cp:category>
</cp:coreProperties>
</file>